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056BEC" w14:textId="08D62DFC" w:rsidR="007A3BFA" w:rsidRDefault="007A3BFA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Richard OSBORN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fl.1480)</w:t>
      </w:r>
    </w:p>
    <w:p w14:paraId="1BAED220" w14:textId="40D5293C" w:rsidR="007A3BFA" w:rsidRDefault="007A3BFA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Castle </w:t>
      </w:r>
      <w:proofErr w:type="spellStart"/>
      <w:r>
        <w:rPr>
          <w:rFonts w:ascii="Times New Roman" w:hAnsi="Times New Roman" w:cs="Times New Roman"/>
          <w:sz w:val="24"/>
          <w:szCs w:val="24"/>
        </w:rPr>
        <w:t>Hedingham</w:t>
      </w:r>
      <w:proofErr w:type="spellEnd"/>
      <w:r>
        <w:rPr>
          <w:rFonts w:ascii="Times New Roman" w:hAnsi="Times New Roman" w:cs="Times New Roman"/>
          <w:sz w:val="24"/>
          <w:szCs w:val="24"/>
        </w:rPr>
        <w:t>, Essex.</w:t>
      </w:r>
    </w:p>
    <w:p w14:paraId="4C9BC45A" w14:textId="0EC89D92" w:rsidR="007A3BFA" w:rsidRDefault="007A3BFA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1519A98" w14:textId="72A487AA" w:rsidR="007A3BFA" w:rsidRDefault="007A3BFA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CF58BC8" w14:textId="34062721" w:rsidR="007A3BFA" w:rsidRDefault="007A3BFA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 Nov.1480</w:t>
      </w:r>
      <w:r>
        <w:rPr>
          <w:rFonts w:ascii="Times New Roman" w:hAnsi="Times New Roman" w:cs="Times New Roman"/>
          <w:sz w:val="24"/>
          <w:szCs w:val="24"/>
        </w:rPr>
        <w:tab/>
        <w:t xml:space="preserve">Peter </w:t>
      </w:r>
      <w:proofErr w:type="spellStart"/>
      <w:r>
        <w:rPr>
          <w:rFonts w:ascii="Times New Roman" w:hAnsi="Times New Roman" w:cs="Times New Roman"/>
          <w:sz w:val="24"/>
          <w:szCs w:val="24"/>
        </w:rPr>
        <w:t>Pryot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(q.v.) was pardoned for not appearing to answer him touching a </w:t>
      </w:r>
    </w:p>
    <w:p w14:paraId="43FA074E" w14:textId="77777777" w:rsidR="00035948" w:rsidRDefault="007A3BFA" w:rsidP="0003594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debt of </w:t>
      </w:r>
      <w:r w:rsidR="00035948">
        <w:rPr>
          <w:rFonts w:ascii="Times New Roman" w:hAnsi="Times New Roman" w:cs="Times New Roman"/>
          <w:sz w:val="24"/>
          <w:szCs w:val="24"/>
        </w:rPr>
        <w:t xml:space="preserve">6 marks.    </w:t>
      </w:r>
      <w:r w:rsidR="00035948">
        <w:rPr>
          <w:rFonts w:ascii="Times New Roman" w:hAnsi="Times New Roman" w:cs="Times New Roman"/>
          <w:sz w:val="24"/>
          <w:szCs w:val="24"/>
        </w:rPr>
        <w:t>(C.P.R. 1476-85 p.187)</w:t>
      </w:r>
    </w:p>
    <w:p w14:paraId="69F723B5" w14:textId="77777777" w:rsidR="00035948" w:rsidRDefault="00035948" w:rsidP="0003594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921D7EE" w14:textId="77777777" w:rsidR="00035948" w:rsidRDefault="00035948" w:rsidP="0003594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265A4FF" w14:textId="77777777" w:rsidR="00035948" w:rsidRDefault="00035948" w:rsidP="0003594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 February 2022</w:t>
      </w:r>
    </w:p>
    <w:p w14:paraId="6B17FE51" w14:textId="007794D2" w:rsidR="007A3BFA" w:rsidRPr="007A3BFA" w:rsidRDefault="007A3BFA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0A2183B" w14:textId="7C1C0108" w:rsidR="00610D4C" w:rsidRPr="00610D4C" w:rsidRDefault="00610D4C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sectPr w:rsidR="00610D4C" w:rsidRPr="00610D4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4787DC" w14:textId="77777777" w:rsidR="00E44020" w:rsidRDefault="00E44020" w:rsidP="009139A6">
      <w:r>
        <w:separator/>
      </w:r>
    </w:p>
  </w:endnote>
  <w:endnote w:type="continuationSeparator" w:id="0">
    <w:p w14:paraId="5C414FA8" w14:textId="77777777" w:rsidR="00E44020" w:rsidRDefault="00E44020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104355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A73D16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9F047D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977496" w14:textId="77777777" w:rsidR="00E44020" w:rsidRDefault="00E44020" w:rsidP="009139A6">
      <w:r>
        <w:separator/>
      </w:r>
    </w:p>
  </w:footnote>
  <w:footnote w:type="continuationSeparator" w:id="0">
    <w:p w14:paraId="5633E12D" w14:textId="77777777" w:rsidR="00E44020" w:rsidRDefault="00E44020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2E7E28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346393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051A5B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4020"/>
    <w:rsid w:val="00035948"/>
    <w:rsid w:val="000666E0"/>
    <w:rsid w:val="002510B7"/>
    <w:rsid w:val="005C130B"/>
    <w:rsid w:val="00610D4C"/>
    <w:rsid w:val="007A3BFA"/>
    <w:rsid w:val="00826F5C"/>
    <w:rsid w:val="009139A6"/>
    <w:rsid w:val="009448BB"/>
    <w:rsid w:val="00A3176C"/>
    <w:rsid w:val="00AE65F8"/>
    <w:rsid w:val="00BA00AB"/>
    <w:rsid w:val="00CB4ED9"/>
    <w:rsid w:val="00DA3534"/>
    <w:rsid w:val="00E44020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6912F4"/>
  <w15:chartTrackingRefBased/>
  <w15:docId w15:val="{EBF25436-C822-4259-BBFD-AF5E8FE272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26</TotalTime>
  <Pages>1</Pages>
  <Words>31</Words>
  <Characters>183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2022-02-06T07:51:00Z</dcterms:created>
  <dcterms:modified xsi:type="dcterms:W3CDTF">2022-02-06T08:30:00Z</dcterms:modified>
</cp:coreProperties>
</file>